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4794A" w:rsidP="007572FC">
      <w:pPr>
        <w:pStyle w:val="Docketnumber"/>
      </w:pPr>
      <w:r>
        <w:t>PUC DOCKET NO. 47662</w:t>
      </w:r>
      <w:r>
        <w:br/>
        <w:t xml:space="preserve">SOAH DOCKET NO. </w:t>
      </w:r>
      <w:r w:rsidR="007572FC">
        <w:t>473-1</w:t>
      </w:r>
      <w:r>
        <w:t>8-0847.WS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44794A" w:rsidP="001E360C">
            <w:pPr>
              <w:pStyle w:val="Docketstyle"/>
            </w:pPr>
            <w:r w:rsidRPr="0044794A">
              <w:t>PETITION OF TEXAS PARKS &amp; WILDLIFE DEPARTMENT TO APPEAL A DECISION BY THE CITY OF GOLIAD TO CHANGE WATER AND SEWER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44794A" w:rsidRDefault="0044794A" w:rsidP="001E360C">
            <w:pPr>
              <w:pStyle w:val="Docketstyle"/>
            </w:pPr>
            <w:r>
              <w:t>§</w:t>
            </w:r>
          </w:p>
          <w:p w:rsidR="0044794A" w:rsidRDefault="0044794A"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41678A" w:rsidP="00266F9F">
      <w:pPr>
        <w:pStyle w:val="BodyText"/>
      </w:pPr>
      <w:r>
        <w:t>Texas Parks and Wildlife Department (TPWD) filed a</w:t>
      </w:r>
      <w:r w:rsidR="00E211CA">
        <w:t xml:space="preserve"> petition </w:t>
      </w:r>
      <w:r w:rsidR="00457D43">
        <w:t>under Tex</w:t>
      </w:r>
      <w:r w:rsidR="00B815B2">
        <w:t>as</w:t>
      </w:r>
      <w:r w:rsidR="00457D43">
        <w:t xml:space="preserve"> Water Code </w:t>
      </w:r>
      <w:r w:rsidR="00B815B2">
        <w:t>(TWC)</w:t>
      </w:r>
      <w:r w:rsidR="00B815B2">
        <w:t xml:space="preserve"> </w:t>
      </w:r>
      <w:r w:rsidR="00457D43">
        <w:t>§ 13.043(b</w:t>
      </w:r>
      <w:proofErr w:type="gramStart"/>
      <w:r w:rsidR="00457D43">
        <w:t>)(</w:t>
      </w:r>
      <w:proofErr w:type="gramEnd"/>
      <w:r w:rsidR="00457D43">
        <w:t xml:space="preserve">3) </w:t>
      </w:r>
      <w:r w:rsidR="00E211CA">
        <w:t xml:space="preserve">for the review of a decision by the City of Goliad to </w:t>
      </w:r>
      <w:r w:rsidR="00457D43">
        <w:t>increase</w:t>
      </w:r>
      <w:r w:rsidR="00E211CA">
        <w:t xml:space="preserve"> its retail water</w:t>
      </w:r>
      <w:r w:rsidR="00B46F84">
        <w:t xml:space="preserve"> and wastewater</w:t>
      </w:r>
      <w:r w:rsidR="00E211CA">
        <w:t xml:space="preserve"> rates</w:t>
      </w:r>
      <w:r w:rsidR="00266F9F">
        <w:t xml:space="preserve">.  </w:t>
      </w:r>
      <w:r w:rsidR="006F2036">
        <w:t>This preliminary order identifies the issues that must be addressed.</w:t>
      </w:r>
    </w:p>
    <w:p w:rsidR="006F2036" w:rsidRDefault="00B46F84" w:rsidP="003C489D">
      <w:pPr>
        <w:pStyle w:val="BodyText"/>
      </w:pPr>
      <w:r>
        <w:t xml:space="preserve">TPWD </w:t>
      </w:r>
      <w:r w:rsidR="003C489D">
        <w:t xml:space="preserve">is a ratepayer residing outside the corporate limits of the </w:t>
      </w:r>
      <w:r w:rsidR="00071E83">
        <w:t xml:space="preserve">City of Goliad.  Goliad announced rate increases for its water and wastewater utility services on </w:t>
      </w:r>
      <w:r w:rsidR="00C543ED">
        <w:t>June</w:t>
      </w:r>
      <w:r w:rsidR="00071E83">
        <w:t xml:space="preserve"> </w:t>
      </w:r>
      <w:r w:rsidR="00C543ED">
        <w:t>29, 2017</w:t>
      </w:r>
      <w:r w:rsidR="00071E83">
        <w:t xml:space="preserve">, and </w:t>
      </w:r>
      <w:r w:rsidR="00505D96">
        <w:t>TPWD appealed</w:t>
      </w:r>
      <w:r w:rsidR="00C543ED">
        <w:t xml:space="preserve"> the rate increases to the Commission on </w:t>
      </w:r>
      <w:r w:rsidR="00505D96">
        <w:t>October 2</w:t>
      </w:r>
      <w:r w:rsidR="00C543ED">
        <w:t>, 2017</w:t>
      </w:r>
      <w:r w:rsidR="00071E83">
        <w:t>.</w:t>
      </w:r>
      <w:r w:rsidR="003C489D">
        <w:t xml:space="preserve"> </w:t>
      </w:r>
      <w:r w:rsidR="005E1297">
        <w:t xml:space="preserve"> </w:t>
      </w:r>
      <w:r w:rsidR="008713E9">
        <w:t xml:space="preserve">On November 6, 2017, this </w:t>
      </w:r>
      <w:r w:rsidR="00EF16F2">
        <w:t xml:space="preserve">proceeding was referred to the State Office of Administrative hearings (SOAH).  </w:t>
      </w:r>
    </w:p>
    <w:p w:rsidR="00F24715" w:rsidRDefault="003A1DF5" w:rsidP="00266F9F">
      <w:pPr>
        <w:pStyle w:val="BodyText"/>
      </w:pPr>
      <w:r>
        <w:t>TPWD</w:t>
      </w:r>
      <w:r w:rsidR="00630C4D">
        <w:t xml:space="preserve"> and Goliad were </w:t>
      </w:r>
      <w:r w:rsidR="00F24715">
        <w:t>directed and</w:t>
      </w:r>
      <w:r w:rsidR="00604A1C">
        <w:t xml:space="preserve"> Commission Staff and other interested p</w:t>
      </w:r>
      <w:r w:rsidR="00DF1D74">
        <w:t>ersons</w:t>
      </w:r>
      <w:r w:rsidR="00604A1C">
        <w:t xml:space="preserve"> w</w:t>
      </w:r>
      <w:r w:rsidR="00DF1D74">
        <w:t>ere allowed to file a list of issues to be addressed in the docket and also identify any issues not to be addressed and any threshold legal or policy issues th</w:t>
      </w:r>
      <w:r>
        <w:t>at should be addressed by November 22, 2017</w:t>
      </w:r>
      <w:r w:rsidR="00DF1D74">
        <w:t xml:space="preserve">.  </w:t>
      </w:r>
      <w:r w:rsidR="00630C4D">
        <w:t xml:space="preserve">Goliad and Commission Staff </w:t>
      </w:r>
      <w:r w:rsidR="00DF1D74">
        <w:t>timely filed a list of issues</w:t>
      </w:r>
      <w:r w:rsidR="00AE5403">
        <w:t>; TPWD filed a list of issues on November 27, 2017</w:t>
      </w:r>
      <w:r w:rsidR="00DF1D74">
        <w:t xml:space="preserve">. </w:t>
      </w:r>
    </w:p>
    <w:p w:rsidR="002E1479" w:rsidRPr="003C35B5" w:rsidRDefault="002E1479" w:rsidP="002E1479">
      <w:pPr>
        <w:pStyle w:val="Heading1"/>
        <w:keepLines w:val="0"/>
        <w:tabs>
          <w:tab w:val="clear" w:pos="360"/>
        </w:tabs>
        <w:spacing w:before="480"/>
      </w:pPr>
      <w:r w:rsidRPr="003C35B5">
        <w:t xml:space="preserve">Issues to be </w:t>
      </w:r>
      <w:proofErr w:type="gramStart"/>
      <w:r w:rsidRPr="003C35B5">
        <w:t>Addressed</w:t>
      </w:r>
      <w:proofErr w:type="gramEnd"/>
    </w:p>
    <w:p w:rsidR="002E1479" w:rsidRDefault="002E1479" w:rsidP="00467433">
      <w:pPr>
        <w:pStyle w:val="BodyText"/>
        <w:spacing w:before="240"/>
      </w:pPr>
      <w:r w:rsidRPr="003C35B5">
        <w:t xml:space="preserve">The Commission must provide to the administrative law judge (ALJ) a list of issues or areas to be addressed in any proceeding referred to </w:t>
      </w:r>
      <w:r>
        <w:t>SOAH</w:t>
      </w:r>
      <w:r w:rsidRPr="003C35B5">
        <w:t>.</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2E1479" w:rsidRPr="0011310C" w:rsidRDefault="002E1479" w:rsidP="002E1479">
      <w:pPr>
        <w:pStyle w:val="IssueList"/>
      </w:pPr>
      <w:r w:rsidRPr="0011310C">
        <w:lastRenderedPageBreak/>
        <w:t xml:space="preserve">Did the petition appealing the rate change by </w:t>
      </w:r>
      <w:r w:rsidR="009D04CA">
        <w:t>Goliad</w:t>
      </w:r>
      <w:r w:rsidRPr="0011310C">
        <w:t xml:space="preserve"> follow the requirements of TWC</w:t>
      </w:r>
      <w:r>
        <w:t> </w:t>
      </w:r>
      <w:r w:rsidRPr="0011310C">
        <w:rPr>
          <w:lang w:val="pt-BR"/>
        </w:rPr>
        <w:t>§§</w:t>
      </w:r>
      <w:r>
        <w:rPr>
          <w:lang w:val="pt-BR"/>
        </w:rPr>
        <w:t> </w:t>
      </w:r>
      <w:r w:rsidRPr="0011310C">
        <w:t>13.043(b), (c), and (d); 16 Texas Administrative Code</w:t>
      </w:r>
      <w:r w:rsidRPr="0011310C">
        <w:rPr>
          <w:lang w:val="pt-BR"/>
        </w:rPr>
        <w:t xml:space="preserve"> (TAC) §§</w:t>
      </w:r>
      <w:r w:rsidRPr="0011310C">
        <w:t xml:space="preserve"> 24.41(b), (c), and (d); and 16 TAC </w:t>
      </w:r>
      <w:r w:rsidRPr="0011310C">
        <w:rPr>
          <w:lang w:val="pt-BR"/>
        </w:rPr>
        <w:t>§§</w:t>
      </w:r>
      <w:r w:rsidRPr="0011310C">
        <w:t xml:space="preserve"> 24.42(a) and (b)?</w:t>
      </w:r>
    </w:p>
    <w:p w:rsidR="002E1479" w:rsidRPr="0011310C" w:rsidRDefault="002E1479" w:rsidP="002E1479">
      <w:pPr>
        <w:pStyle w:val="Issuesublist"/>
      </w:pPr>
      <w:r w:rsidRPr="0011310C">
        <w:t xml:space="preserve">Was the petition filed within 90 days after the effective date of the rate change?  TWC </w:t>
      </w:r>
      <w:r w:rsidR="002F7025">
        <w:br/>
      </w:r>
      <w:r w:rsidRPr="0011310C">
        <w:rPr>
          <w:lang w:val="pt-BR"/>
        </w:rPr>
        <w:t xml:space="preserve">§ </w:t>
      </w:r>
      <w:r w:rsidRPr="0011310C">
        <w:t>13.043(c) and 16 TAC</w:t>
      </w:r>
      <w:r w:rsidRPr="0011310C">
        <w:rPr>
          <w:lang w:val="pt-BR"/>
        </w:rPr>
        <w:t xml:space="preserve"> § 24.41(b).</w:t>
      </w:r>
    </w:p>
    <w:p w:rsidR="002E1479" w:rsidRPr="0011310C" w:rsidRDefault="002E1479" w:rsidP="002E1479">
      <w:pPr>
        <w:pStyle w:val="Issuesublist"/>
      </w:pPr>
      <w:r w:rsidRPr="0011310C">
        <w:t>What number of ratepayers had their rates changed? TWC §</w:t>
      </w:r>
      <w:r w:rsidRPr="0011310C">
        <w:rPr>
          <w:lang w:val="pt-BR"/>
        </w:rPr>
        <w:t xml:space="preserve">§ </w:t>
      </w:r>
      <w:r w:rsidRPr="0011310C">
        <w:t>13.043(c) and (d) and 16 TAC</w:t>
      </w:r>
      <w:r w:rsidRPr="0011310C">
        <w:rPr>
          <w:lang w:val="pt-BR"/>
        </w:rPr>
        <w:t xml:space="preserve"> §</w:t>
      </w:r>
      <w:r w:rsidRPr="0011310C">
        <w:t xml:space="preserve"> 24.41(d).</w:t>
      </w:r>
    </w:p>
    <w:p w:rsidR="002E1479" w:rsidRPr="0011310C" w:rsidRDefault="002E1479" w:rsidP="002E1479">
      <w:pPr>
        <w:pStyle w:val="Issuesublist"/>
      </w:pPr>
      <w:r w:rsidRPr="0011310C">
        <w:t xml:space="preserve">Did the </w:t>
      </w:r>
      <w:proofErr w:type="gramStart"/>
      <w:r w:rsidRPr="0011310C">
        <w:t>lesser</w:t>
      </w:r>
      <w:proofErr w:type="gramEnd"/>
      <w:r w:rsidRPr="0011310C">
        <w:t xml:space="preserve"> of 10,000 or 10% of those ratepayers file valid protests to </w:t>
      </w:r>
      <w:r>
        <w:rPr>
          <w:szCs w:val="24"/>
        </w:rPr>
        <w:t>the</w:t>
      </w:r>
      <w:r w:rsidRPr="0011310C">
        <w:t xml:space="preserve"> rate change?  TWC </w:t>
      </w:r>
      <w:r w:rsidRPr="0011310C">
        <w:rPr>
          <w:lang w:val="pt-BR"/>
        </w:rPr>
        <w:t xml:space="preserve">§ </w:t>
      </w:r>
      <w:r w:rsidRPr="0011310C">
        <w:t xml:space="preserve">13.043(c) and 16 TAC </w:t>
      </w:r>
      <w:r w:rsidRPr="0011310C">
        <w:rPr>
          <w:lang w:val="pt-BR"/>
        </w:rPr>
        <w:t>§</w:t>
      </w:r>
      <w:r w:rsidRPr="0011310C">
        <w:t xml:space="preserve"> 24.41(b).</w:t>
      </w:r>
    </w:p>
    <w:p w:rsidR="00D838B1" w:rsidRPr="0011310C" w:rsidRDefault="00D838B1" w:rsidP="00D838B1">
      <w:pPr>
        <w:pStyle w:val="IssueList"/>
      </w:pPr>
      <w:r w:rsidRPr="0011310C">
        <w:t xml:space="preserve">Are the retail water rates being charged by </w:t>
      </w:r>
      <w:r>
        <w:t xml:space="preserve">Goliad </w:t>
      </w:r>
      <w:r w:rsidRPr="0011310C">
        <w:t>just and reasonable?</w:t>
      </w:r>
      <w:r w:rsidRPr="0011310C">
        <w:rPr>
          <w:vertAlign w:val="superscript"/>
        </w:rPr>
        <w:footnoteReference w:id="2"/>
      </w:r>
      <w:r w:rsidRPr="0011310C">
        <w:t xml:space="preserve">  Are the rates unreasonably preferential, prejudicial, or discriminatory?  Are the rates sufficient, equitable, and consistent in application to each class of customers?</w:t>
      </w:r>
      <w:r w:rsidR="000B0918">
        <w:rPr>
          <w:rStyle w:val="FootnoteReference"/>
        </w:rPr>
        <w:footnoteReference w:id="3"/>
      </w:r>
    </w:p>
    <w:p w:rsidR="00D838B1" w:rsidRPr="0011310C" w:rsidRDefault="00D838B1" w:rsidP="00D838B1">
      <w:pPr>
        <w:pStyle w:val="IssueList"/>
      </w:pPr>
      <w:r w:rsidRPr="0011310C">
        <w:t>If the rates are just and reasonable, are not unreasonably preferential, prejudicial, or discriminatory, and are sufficient, equitable, and consistent in application to each class of customers, must this appeal be dismissed?</w:t>
      </w:r>
      <w:r w:rsidRPr="0011310C">
        <w:rPr>
          <w:vertAlign w:val="superscript"/>
        </w:rPr>
        <w:footnoteReference w:id="4"/>
      </w:r>
    </w:p>
    <w:p w:rsidR="002E1479" w:rsidRPr="0011310C" w:rsidRDefault="002E1479" w:rsidP="002E1479">
      <w:pPr>
        <w:pStyle w:val="IssueList"/>
      </w:pPr>
      <w:r w:rsidRPr="0011310C">
        <w:t xml:space="preserve">Considering only the information available to </w:t>
      </w:r>
      <w:r w:rsidR="004C3F8B">
        <w:t>Goliad</w:t>
      </w:r>
      <w:r w:rsidRPr="0011310C">
        <w:t xml:space="preserve"> at the time of its decision, what are the just and reasonable rates for </w:t>
      </w:r>
      <w:r w:rsidR="004C3F8B">
        <w:t>Goliad</w:t>
      </w:r>
      <w:r w:rsidRPr="0011310C">
        <w:t xml:space="preserve"> that are sufficient, equitable, and consistent in application to each customer class and that are not unreasonably preferential, prejudicial, or discriminatory?  TWC </w:t>
      </w:r>
      <w:r w:rsidRPr="0011310C">
        <w:rPr>
          <w:lang w:val="pt-BR"/>
        </w:rPr>
        <w:t xml:space="preserve">§ </w:t>
      </w:r>
      <w:r w:rsidRPr="0011310C">
        <w:t>13.043(e) and (j) and 16 TAC</w:t>
      </w:r>
      <w:r w:rsidRPr="0011310C">
        <w:rPr>
          <w:lang w:val="pt-BR"/>
        </w:rPr>
        <w:t xml:space="preserve"> §§</w:t>
      </w:r>
      <w:r w:rsidRPr="0011310C">
        <w:t xml:space="preserve"> 24.41(e) and (</w:t>
      </w:r>
      <w:proofErr w:type="spellStart"/>
      <w:r w:rsidRPr="0011310C">
        <w:t>i</w:t>
      </w:r>
      <w:proofErr w:type="spellEnd"/>
      <w:r w:rsidRPr="0011310C">
        <w:t>).</w:t>
      </w:r>
    </w:p>
    <w:p w:rsidR="002E1479" w:rsidRPr="0011310C" w:rsidRDefault="002E1479" w:rsidP="002E1479">
      <w:pPr>
        <w:pStyle w:val="Issuesublist"/>
      </w:pPr>
      <w:r w:rsidRPr="0011310C">
        <w:t xml:space="preserve">What is the appropriate methodology to determine just and reasonable rates for </w:t>
      </w:r>
      <w:r w:rsidR="004C3F8B" w:rsidRPr="004C3F8B">
        <w:t>Goliad</w:t>
      </w:r>
      <w:r w:rsidR="003A24A9">
        <w:t>’s out-of-city customers</w:t>
      </w:r>
      <w:r w:rsidRPr="0011310C">
        <w:t>?</w:t>
      </w:r>
    </w:p>
    <w:p w:rsidR="002E1479" w:rsidRPr="0011310C" w:rsidRDefault="002E1479" w:rsidP="002E1479">
      <w:pPr>
        <w:pStyle w:val="Issuesublist"/>
      </w:pPr>
      <w:r w:rsidRPr="0011310C">
        <w:lastRenderedPageBreak/>
        <w:t xml:space="preserve">What is the revenue requirement that would give </w:t>
      </w:r>
      <w:r w:rsidR="00875B29">
        <w:t>Goliad</w:t>
      </w:r>
      <w:r w:rsidRPr="0011310C">
        <w:t xml:space="preserve"> sufficient funds to provide adequate retail water service?</w:t>
      </w:r>
    </w:p>
    <w:p w:rsidR="002E1479" w:rsidRPr="0011310C" w:rsidRDefault="002E1479" w:rsidP="002E1479">
      <w:pPr>
        <w:pStyle w:val="Issuesublist"/>
      </w:pPr>
      <w:r w:rsidRPr="0011310C">
        <w:t>What is the appropriate allocation of the revenue to customer classes?</w:t>
      </w:r>
    </w:p>
    <w:p w:rsidR="002E1479" w:rsidRPr="0011310C" w:rsidRDefault="002E1479" w:rsidP="002E1479">
      <w:pPr>
        <w:pStyle w:val="Issuesublist"/>
      </w:pPr>
      <w:r w:rsidRPr="0011310C">
        <w:t xml:space="preserve">What is the appropriate design of rates for each class to recover </w:t>
      </w:r>
      <w:r w:rsidR="00875B29">
        <w:t>Goliad’s</w:t>
      </w:r>
      <w:r w:rsidRPr="0011310C">
        <w:t xml:space="preserve"> revenue requirement?</w:t>
      </w:r>
    </w:p>
    <w:p w:rsidR="002E1479" w:rsidRPr="0011310C" w:rsidRDefault="002E1479" w:rsidP="002E1479">
      <w:pPr>
        <w:pStyle w:val="IssueList"/>
      </w:pPr>
      <w:r w:rsidRPr="0011310C">
        <w:t>Should the Commission establish or approve interim rates to be in effect until a final decision is made?</w:t>
      </w:r>
      <w:r w:rsidRPr="0011310C">
        <w:rPr>
          <w:rStyle w:val="FootnoteReference"/>
          <w:rFonts w:eastAsiaTheme="majorEastAsia"/>
        </w:rPr>
        <w:t xml:space="preserve"> </w:t>
      </w:r>
      <w:r w:rsidRPr="0011310C">
        <w:t xml:space="preserve"> TWC § 13.043(h) and 16 TAC</w:t>
      </w:r>
      <w:r w:rsidRPr="0011310C">
        <w:rPr>
          <w:lang w:val="pt-BR"/>
        </w:rPr>
        <w:t xml:space="preserve"> §§</w:t>
      </w:r>
      <w:r w:rsidRPr="0011310C">
        <w:t xml:space="preserve"> 24.41(e</w:t>
      </w:r>
      <w:proofErr w:type="gramStart"/>
      <w:r w:rsidRPr="0011310C">
        <w:t>)(</w:t>
      </w:r>
      <w:proofErr w:type="gramEnd"/>
      <w:r w:rsidRPr="0011310C">
        <w:t>6) and (h).</w:t>
      </w:r>
    </w:p>
    <w:p w:rsidR="002E1479" w:rsidRPr="0011310C" w:rsidRDefault="002E1479" w:rsidP="002E1479">
      <w:pPr>
        <w:pStyle w:val="IssueList"/>
      </w:pPr>
      <w:r w:rsidRPr="0011310C">
        <w:t xml:space="preserve">What are the </w:t>
      </w:r>
      <w:r w:rsidR="00A30D29">
        <w:t xml:space="preserve">reasonable expenses incurred by Goliad </w:t>
      </w:r>
      <w:r w:rsidRPr="0011310C">
        <w:t xml:space="preserve">in this proceeding?  TWC </w:t>
      </w:r>
      <w:r w:rsidRPr="0011310C">
        <w:rPr>
          <w:lang w:val="pt-BR"/>
        </w:rPr>
        <w:t>§ </w:t>
      </w:r>
      <w:r w:rsidRPr="0011310C">
        <w:t>13.043(e) and 16 TAC</w:t>
      </w:r>
      <w:r w:rsidRPr="0011310C">
        <w:rPr>
          <w:lang w:val="pt-BR"/>
        </w:rPr>
        <w:t xml:space="preserve"> §</w:t>
      </w:r>
      <w:r w:rsidRPr="0011310C">
        <w:t xml:space="preserve"> 24.41(e</w:t>
      </w:r>
      <w:proofErr w:type="gramStart"/>
      <w:r w:rsidRPr="0011310C">
        <w:t>)(</w:t>
      </w:r>
      <w:proofErr w:type="gramEnd"/>
      <w:r w:rsidRPr="0011310C">
        <w:t>2).</w:t>
      </w:r>
    </w:p>
    <w:p w:rsidR="002E1479" w:rsidRPr="0011310C" w:rsidRDefault="002E1479" w:rsidP="002E1479">
      <w:pPr>
        <w:pStyle w:val="Issuesublist"/>
      </w:pPr>
      <w:r w:rsidRPr="0011310C">
        <w:t>Should the Commission allow recovery of these reasonable expenses?</w:t>
      </w:r>
    </w:p>
    <w:p w:rsidR="002E1479" w:rsidRPr="0011310C" w:rsidRDefault="002E1479" w:rsidP="002E1479">
      <w:pPr>
        <w:pStyle w:val="Issuesublist"/>
      </w:pPr>
      <w:r w:rsidRPr="0011310C">
        <w:t>If so, what is the appropriate recovery mechanism?</w:t>
      </w:r>
    </w:p>
    <w:p w:rsidR="002E1479" w:rsidRDefault="002E1479" w:rsidP="002E1479">
      <w:pPr>
        <w:pStyle w:val="IssueList"/>
      </w:pPr>
      <w:r w:rsidRPr="0011310C">
        <w:t xml:space="preserve">What is the appropriate effective date of the rates fixed by the Commission in this proceeding?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3).</w:t>
      </w:r>
    </w:p>
    <w:p w:rsidR="006F2036" w:rsidRPr="003C35B5" w:rsidRDefault="002E1479" w:rsidP="002E1479">
      <w:pPr>
        <w:pStyle w:val="IssueList"/>
      </w:pPr>
      <w:r w:rsidRPr="0011310C">
        <w:t xml:space="preserve">If the Commission establishes rates different than the rates set by </w:t>
      </w:r>
      <w:r w:rsidR="00A30D29">
        <w:t>Goliad</w:t>
      </w:r>
      <w:r w:rsidRPr="0011310C">
        <w:t xml:space="preserve">, should the Commission order refunds or allow surcharges to recover lost revenues?  If so, what is the appropriate amount and over what time period should the refund or surcharge be in place?  TWC </w:t>
      </w:r>
      <w:r w:rsidRPr="002E1479">
        <w:rPr>
          <w:lang w:val="pt-BR"/>
        </w:rPr>
        <w:t xml:space="preserve">§ </w:t>
      </w:r>
      <w:r w:rsidRPr="0011310C">
        <w:t xml:space="preserve">13.043(e) and 16 TAC </w:t>
      </w:r>
      <w:r w:rsidRPr="002E1479">
        <w:rPr>
          <w:lang w:val="pt-BR"/>
        </w:rPr>
        <w:t>§</w:t>
      </w:r>
      <w:r w:rsidR="00A30D29">
        <w:t xml:space="preserve"> 24.41(e</w:t>
      </w:r>
      <w:proofErr w:type="gramStart"/>
      <w:r w:rsidR="00A30D29">
        <w:t>)(</w:t>
      </w:r>
      <w:proofErr w:type="gramEnd"/>
      <w:r w:rsidR="00A30D29">
        <w:t>4).</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3A49C4">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rsidR="00FE0532">
        <w:t>as Governmen</w:t>
      </w:r>
      <w:r w:rsidRPr="0067692D">
        <w:t>t Code Ann.</w:t>
      </w:r>
      <w:r w:rsidRPr="003C35B5">
        <w:t xml:space="preserve"> §</w:t>
      </w:r>
      <w:r>
        <w:t> </w:t>
      </w:r>
      <w:r w:rsidRPr="003C35B5">
        <w:t>2003.049(e).</w:t>
      </w:r>
      <w:bookmarkStart w:id="0" w:name="_GoBack"/>
      <w:bookmarkEnd w:id="0"/>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w:t>
      </w:r>
      <w:r w:rsidRPr="003C35B5">
        <w:lastRenderedPageBreak/>
        <w:t xml:space="preserve">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Signed at Austin, Texas the ______ day of __________________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FE0532" w:rsidP="0062202F">
      <w:pPr>
        <w:pStyle w:val="EndMatter"/>
      </w:pPr>
      <w:r>
        <w:fldChar w:fldCharType="begin"/>
      </w:r>
      <w:r>
        <w:instrText xml:space="preserve"> FILENAME  \* Lower \p  \* MERGEFORMAT </w:instrText>
      </w:r>
      <w:r>
        <w:fldChar w:fldCharType="separate"/>
      </w:r>
      <w:r w:rsidR="003A49C4">
        <w:rPr>
          <w:noProof/>
        </w:rPr>
        <w:t>q:\cadm\orders\prelim\47000\47662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94A" w:rsidRDefault="0044794A" w:rsidP="00D03394">
      <w:r>
        <w:separator/>
      </w:r>
    </w:p>
  </w:endnote>
  <w:endnote w:type="continuationSeparator" w:id="0">
    <w:p w:rsidR="0044794A" w:rsidRDefault="0044794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94A" w:rsidRDefault="0044794A" w:rsidP="00D03394">
      <w:r>
        <w:separator/>
      </w:r>
    </w:p>
  </w:footnote>
  <w:footnote w:type="continuationSeparator" w:id="0">
    <w:p w:rsidR="0044794A" w:rsidRDefault="0044794A" w:rsidP="00D03394">
      <w:r>
        <w:continuationSeparator/>
      </w:r>
    </w:p>
  </w:footnote>
  <w:footnote w:id="1">
    <w:p w:rsidR="002E1479" w:rsidRPr="002133F3" w:rsidRDefault="002E1479" w:rsidP="002E1479">
      <w:pPr>
        <w:pStyle w:val="FootnoteText"/>
        <w:spacing w:before="120"/>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 (West </w:t>
      </w:r>
      <w:r w:rsidR="00BD5F52">
        <w:rPr>
          <w:lang w:val="pt-BR"/>
        </w:rPr>
        <w:t>2016</w:t>
      </w:r>
      <w:r>
        <w:rPr>
          <w:lang w:val="pt-BR"/>
        </w:rPr>
        <w:t>).</w:t>
      </w:r>
    </w:p>
  </w:footnote>
  <w:footnote w:id="2">
    <w:p w:rsidR="00D838B1" w:rsidRPr="009A27E4" w:rsidRDefault="00D838B1" w:rsidP="00D838B1">
      <w:pPr>
        <w:pStyle w:val="FootnoteText"/>
        <w:spacing w:before="120"/>
        <w:rPr>
          <w:color w:val="C00000"/>
        </w:rPr>
      </w:pPr>
      <w:r w:rsidRPr="0011310C">
        <w:rPr>
          <w:rStyle w:val="FootnoteReference"/>
        </w:rPr>
        <w:footnoteRef/>
      </w:r>
      <w:r w:rsidRPr="0011310C">
        <w:t xml:space="preserve"> </w:t>
      </w:r>
      <w:r w:rsidRPr="0011310C">
        <w:rPr>
          <w:i/>
        </w:rPr>
        <w:t xml:space="preserve">See </w:t>
      </w:r>
      <w:r w:rsidRPr="0011310C">
        <w:t>T</w:t>
      </w:r>
      <w:r>
        <w:t xml:space="preserve">WC § 13.043(j) (West </w:t>
      </w:r>
      <w:r w:rsidRPr="0011310C">
        <w:t xml:space="preserve">2016); </w:t>
      </w:r>
      <w:r w:rsidRPr="0011310C">
        <w:rPr>
          <w:i/>
        </w:rPr>
        <w:t xml:space="preserve">see also Tex. Water </w:t>
      </w:r>
      <w:proofErr w:type="spellStart"/>
      <w:r w:rsidRPr="0011310C">
        <w:rPr>
          <w:i/>
        </w:rPr>
        <w:t>Comm’n</w:t>
      </w:r>
      <w:proofErr w:type="spellEnd"/>
      <w:r w:rsidRPr="0011310C">
        <w:rPr>
          <w:i/>
        </w:rPr>
        <w:t xml:space="preserve"> v. City of Fort Worth</w:t>
      </w:r>
      <w:r w:rsidRPr="0011310C">
        <w:t>, 875 S.W.2d 332, 335</w:t>
      </w:r>
      <w:r>
        <w:t>–</w:t>
      </w:r>
      <w:r w:rsidRPr="0011310C">
        <w:t>36 (Tex. App.—Austin 1994) (applying TWC § 13.043(j) in an appeal under § 13.043(f)).</w:t>
      </w:r>
    </w:p>
  </w:footnote>
  <w:footnote w:id="3">
    <w:p w:rsidR="000B0918" w:rsidRPr="00E21F2F" w:rsidRDefault="000B0918" w:rsidP="00E21F2F">
      <w:pPr>
        <w:pStyle w:val="FootnoteText"/>
        <w:spacing w:before="120"/>
        <w:rPr>
          <w:i/>
        </w:rPr>
      </w:pPr>
      <w:r>
        <w:rPr>
          <w:rStyle w:val="FootnoteReference"/>
        </w:rPr>
        <w:footnoteRef/>
      </w:r>
      <w:r>
        <w:t xml:space="preserve"> </w:t>
      </w:r>
      <w:r w:rsidR="00E21F2F">
        <w:rPr>
          <w:i/>
        </w:rPr>
        <w:t xml:space="preserve">See </w:t>
      </w:r>
      <w:r w:rsidR="00FF65D8">
        <w:t>TWC § 13.043(g</w:t>
      </w:r>
      <w:r w:rsidR="00E21F2F" w:rsidRPr="00E21F2F">
        <w:t>) (West 2016)</w:t>
      </w:r>
      <w:r w:rsidR="00FF65D8">
        <w:t>.</w:t>
      </w:r>
    </w:p>
  </w:footnote>
  <w:footnote w:id="4">
    <w:p w:rsidR="00D838B1" w:rsidRDefault="00D838B1" w:rsidP="00D838B1">
      <w:pPr>
        <w:pStyle w:val="FootnoteText"/>
        <w:spacing w:before="120"/>
      </w:pPr>
      <w:r w:rsidRPr="0023574A">
        <w:rPr>
          <w:rStyle w:val="FootnoteReference"/>
        </w:rPr>
        <w:footnoteRef/>
      </w:r>
      <w:r w:rsidRPr="0023574A">
        <w:t xml:space="preserve">  </w:t>
      </w:r>
      <w:r w:rsidRPr="0023574A">
        <w:rPr>
          <w:i/>
        </w:rPr>
        <w:t xml:space="preserve">See Tex. Water </w:t>
      </w:r>
      <w:proofErr w:type="spellStart"/>
      <w:r w:rsidRPr="0023574A">
        <w:rPr>
          <w:i/>
        </w:rPr>
        <w:t>Comm’n</w:t>
      </w:r>
      <w:proofErr w:type="spellEnd"/>
      <w:r w:rsidRPr="0023574A">
        <w:rPr>
          <w:i/>
        </w:rPr>
        <w:t xml:space="preserve">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w:t>
      </w:r>
      <w:proofErr w:type="gramStart"/>
      <w:r w:rsidRPr="0023574A">
        <w:t>rates .</w:t>
      </w:r>
      <w:proofErr w:type="gramEnd"/>
      <w:r w:rsidRPr="0023574A">
        <w:t xml:space="preserve">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at 336.  However, the Water Code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3A1DF5">
    <w:pPr>
      <w:pStyle w:val="Header"/>
    </w:pPr>
    <w:r>
      <w:t>PUC Docket No. 47662</w:t>
    </w:r>
    <w:r w:rsidR="00ED04FC">
      <w:tab/>
    </w:r>
    <w:r w:rsidR="00B12AC5">
      <w:t xml:space="preserve">Draft 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FE0532">
      <w:rPr>
        <w:noProof/>
      </w:rPr>
      <w:t>4</w:t>
    </w:r>
    <w:r w:rsidR="00ED04FC">
      <w:fldChar w:fldCharType="end"/>
    </w:r>
    <w:r w:rsidR="00ED04FC">
      <w:t xml:space="preserve"> of </w:t>
    </w:r>
    <w:fldSimple w:instr=" NUMPAGES   \* MERGEFORMAT ">
      <w:r w:rsidR="00FE0532">
        <w:rPr>
          <w:noProof/>
        </w:rPr>
        <w:t>4</w:t>
      </w:r>
    </w:fldSimple>
  </w:p>
  <w:p w:rsidR="00ED04FC" w:rsidRDefault="00ED04FC">
    <w:pPr>
      <w:pStyle w:val="Header"/>
    </w:pPr>
    <w:r>
      <w:t xml:space="preserve">SOAH Docket </w:t>
    </w:r>
    <w:r w:rsidR="003A1DF5">
      <w:t>No. 473-18-0847.WS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94A"/>
    <w:rsid w:val="00053A5E"/>
    <w:rsid w:val="00071E83"/>
    <w:rsid w:val="000B0918"/>
    <w:rsid w:val="000E5DBE"/>
    <w:rsid w:val="001158BD"/>
    <w:rsid w:val="001169CA"/>
    <w:rsid w:val="00160DCD"/>
    <w:rsid w:val="001E1079"/>
    <w:rsid w:val="001E360C"/>
    <w:rsid w:val="001F10CC"/>
    <w:rsid w:val="00266F9F"/>
    <w:rsid w:val="002E1479"/>
    <w:rsid w:val="002F7025"/>
    <w:rsid w:val="00312838"/>
    <w:rsid w:val="003A1DF5"/>
    <w:rsid w:val="003A24A9"/>
    <w:rsid w:val="003A49C4"/>
    <w:rsid w:val="003C489D"/>
    <w:rsid w:val="0041678A"/>
    <w:rsid w:val="00433B5E"/>
    <w:rsid w:val="0044794A"/>
    <w:rsid w:val="00457D43"/>
    <w:rsid w:val="00460626"/>
    <w:rsid w:val="0046644C"/>
    <w:rsid w:val="00467433"/>
    <w:rsid w:val="004C3F8B"/>
    <w:rsid w:val="004E082A"/>
    <w:rsid w:val="00505D96"/>
    <w:rsid w:val="00516EDA"/>
    <w:rsid w:val="005C3512"/>
    <w:rsid w:val="005D4680"/>
    <w:rsid w:val="005E1297"/>
    <w:rsid w:val="00604A1C"/>
    <w:rsid w:val="0061100A"/>
    <w:rsid w:val="0062202F"/>
    <w:rsid w:val="00630C4D"/>
    <w:rsid w:val="006639CB"/>
    <w:rsid w:val="0067692D"/>
    <w:rsid w:val="00677B5E"/>
    <w:rsid w:val="006F2036"/>
    <w:rsid w:val="007572FC"/>
    <w:rsid w:val="0078389D"/>
    <w:rsid w:val="007D618F"/>
    <w:rsid w:val="0080046C"/>
    <w:rsid w:val="008713E9"/>
    <w:rsid w:val="008738BF"/>
    <w:rsid w:val="00875B29"/>
    <w:rsid w:val="008A71F5"/>
    <w:rsid w:val="008B7933"/>
    <w:rsid w:val="008D1724"/>
    <w:rsid w:val="009727E0"/>
    <w:rsid w:val="009C1919"/>
    <w:rsid w:val="009D04CA"/>
    <w:rsid w:val="00A035EA"/>
    <w:rsid w:val="00A30D29"/>
    <w:rsid w:val="00A40798"/>
    <w:rsid w:val="00AE5403"/>
    <w:rsid w:val="00B12AC5"/>
    <w:rsid w:val="00B22348"/>
    <w:rsid w:val="00B46F84"/>
    <w:rsid w:val="00B71CA8"/>
    <w:rsid w:val="00B815B2"/>
    <w:rsid w:val="00BD5F52"/>
    <w:rsid w:val="00C543ED"/>
    <w:rsid w:val="00C54659"/>
    <w:rsid w:val="00D03394"/>
    <w:rsid w:val="00D1503F"/>
    <w:rsid w:val="00D451DC"/>
    <w:rsid w:val="00D706B4"/>
    <w:rsid w:val="00D838B1"/>
    <w:rsid w:val="00DF1D74"/>
    <w:rsid w:val="00E211CA"/>
    <w:rsid w:val="00E21F2F"/>
    <w:rsid w:val="00E930F3"/>
    <w:rsid w:val="00EB3FB6"/>
    <w:rsid w:val="00ED04FC"/>
    <w:rsid w:val="00EE5DDA"/>
    <w:rsid w:val="00EF16F2"/>
    <w:rsid w:val="00F24715"/>
    <w:rsid w:val="00F308C4"/>
    <w:rsid w:val="00FA1E83"/>
    <w:rsid w:val="00FB09A9"/>
    <w:rsid w:val="00FE0532"/>
    <w:rsid w:val="00FE4318"/>
    <w:rsid w:val="00FF1816"/>
    <w:rsid w:val="00FF4271"/>
    <w:rsid w:val="00FF6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C61E434D-16A1-4875-BC96-2A5CDCCD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7E41C-6CF5-4AEA-9E7D-D073347F9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1042</TotalTime>
  <Pages>4</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Mitzner, Carsi</dc:creator>
  <cp:keywords/>
  <dc:description/>
  <cp:lastModifiedBy>Mitzner, Carsi</cp:lastModifiedBy>
  <cp:revision>9</cp:revision>
  <cp:lastPrinted>2016-04-26T20:09:00Z</cp:lastPrinted>
  <dcterms:created xsi:type="dcterms:W3CDTF">2017-11-28T23:15:00Z</dcterms:created>
  <dcterms:modified xsi:type="dcterms:W3CDTF">2017-12-07T14:48:00Z</dcterms:modified>
</cp:coreProperties>
</file>